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86C33" w:rsidTr="00386C33" w14:paraId="4FA1BCF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C33" w:rsidRDefault="00386C33" w14:paraId="1EB41DAC" w14:textId="37C9082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6C33" w:rsidRDefault="00386C33" w14:paraId="7EE316F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86C33" w:rsidRDefault="00386C33" w14:paraId="68F4E68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86C33" w:rsidRDefault="00386C33" w14:paraId="163BEEE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86C33" w:rsidRDefault="00386C33" w14:paraId="1449006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386C33" w:rsidP="00386C33" w:rsidRDefault="00386C33" w14:paraId="0ADA72F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86C33" w:rsidP="00386C33" w:rsidRDefault="00386C33" w14:paraId="797972E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86C33" w:rsidP="00386C33" w:rsidRDefault="00386C33" w14:paraId="4338F2F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St-2428/2019</w:t>
      </w:r>
    </w:p>
    <w:p w:rsidR="00386C33" w:rsidP="00386C33" w:rsidRDefault="00386C33" w14:paraId="7ACD9D4F" w14:textId="77777777">
      <w:pPr>
        <w:tabs>
          <w:tab w:val="left" w:pos="709"/>
        </w:tabs>
      </w:pPr>
      <w:r>
        <w:t xml:space="preserve"> </w:t>
      </w:r>
    </w:p>
    <w:p w:rsidR="00386C33" w:rsidP="00386C33" w:rsidRDefault="00386C33" w14:paraId="3D18C6A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86C33" w:rsidP="00386C33" w:rsidRDefault="00386C33" w14:paraId="7A89BE2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86C33" w:rsidP="00386C33" w:rsidRDefault="00386C33" w14:paraId="11517F18" w14:textId="77777777">
      <w:pPr>
        <w:tabs>
          <w:tab w:val="left" w:pos="709"/>
        </w:tabs>
      </w:pPr>
    </w:p>
    <w:p w:rsidR="00386C33" w:rsidP="00386C33" w:rsidRDefault="00386C33" w14:paraId="7E857E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386C33" w:rsidP="00386C33" w:rsidRDefault="00386C33" w14:paraId="625D87E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86C33" w:rsidP="00386C33" w:rsidRDefault="00386C33" w14:paraId="3934CE64" w14:textId="77777777">
      <w:pPr>
        <w:tabs>
          <w:tab w:val="left" w:pos="709"/>
        </w:tabs>
      </w:pPr>
    </w:p>
    <w:p w:rsidR="00386C33" w:rsidP="00386C33" w:rsidRDefault="00386C33" w14:paraId="39DEA1C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86C33" w:rsidP="00386C33" w:rsidRDefault="00386C33" w14:paraId="2CF03145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86C33" w:rsidP="00386C33" w:rsidRDefault="00386C33" w14:paraId="159EFAD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86C33" w:rsidP="00386C33" w:rsidRDefault="00386C33" w14:paraId="0F09A44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86C33" w:rsidP="00386C33" w:rsidRDefault="00386C33" w14:paraId="7FEF3A82" w14:textId="77777777">
      <w:pPr>
        <w:tabs>
          <w:tab w:val="left" w:pos="709"/>
        </w:tabs>
      </w:pPr>
    </w:p>
    <w:p w:rsidR="00386C33" w:rsidP="00386C33" w:rsidRDefault="00386C33" w14:paraId="17A498D2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386C33" w:rsidP="00386C33" w:rsidRDefault="00386C33" w14:paraId="2087730D" w14:textId="77777777">
      <w:pPr>
        <w:tabs>
          <w:tab w:val="left" w:pos="709"/>
        </w:tabs>
        <w:jc w:val="both"/>
      </w:pPr>
    </w:p>
    <w:p w:rsidR="00386C33" w:rsidP="00386C33" w:rsidRDefault="00386C33" w14:paraId="07558D7F" w14:textId="77777777">
      <w:pPr>
        <w:tabs>
          <w:tab w:val="left" w:pos="709"/>
        </w:tabs>
      </w:pPr>
      <w:r>
        <w:t xml:space="preserve"> </w:t>
      </w:r>
      <w:r>
        <w:tab/>
        <w:t>17. St-2428/2019</w:t>
      </w:r>
    </w:p>
    <w:p w:rsidR="00386C33" w:rsidP="00386C33" w:rsidRDefault="00386C33" w14:paraId="7821F775" w14:textId="77777777">
      <w:pPr>
        <w:tabs>
          <w:tab w:val="left" w:pos="709"/>
        </w:tabs>
      </w:pPr>
    </w:p>
    <w:p w:rsidR="00386C33" w:rsidP="00386C33" w:rsidRDefault="00386C33" w14:paraId="4A1F37C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86C33" w:rsidP="00386C33" w:rsidRDefault="00386C33" w14:paraId="2AAC3CFD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386C33" w:rsidP="00386C33" w:rsidRDefault="00386C33" w14:paraId="2CAC9260" w14:textId="77777777">
      <w:pPr>
        <w:tabs>
          <w:tab w:val="left" w:pos="709"/>
        </w:tabs>
        <w:jc w:val="both"/>
      </w:pPr>
    </w:p>
    <w:p w:rsidR="00386C33" w:rsidP="00386C33" w:rsidRDefault="00386C33" w14:paraId="737825E5" w14:textId="77777777">
      <w:pPr>
        <w:tabs>
          <w:tab w:val="left" w:pos="709"/>
        </w:tabs>
        <w:jc w:val="both"/>
      </w:pPr>
      <w:r>
        <w:t xml:space="preserve">protiv </w:t>
      </w:r>
    </w:p>
    <w:p w:rsidR="00386C33" w:rsidP="00386C33" w:rsidRDefault="00386C33" w14:paraId="6352A4C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86C33" w:rsidP="00386C33" w:rsidRDefault="00386C33" w14:paraId="74890172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V.B</w:t>
      </w:r>
      <w:proofErr w:type="spellEnd"/>
      <w:r>
        <w:t xml:space="preserve">.-LJEPOTA I ZDRAVLJE jednostavno društvo s ograničenom odgovornošću za trgovinu i usluge, </w:t>
      </w:r>
      <w:proofErr w:type="spellStart"/>
      <w:r>
        <w:t>Svetičko</w:t>
      </w:r>
      <w:proofErr w:type="spellEnd"/>
      <w:r>
        <w:t xml:space="preserve"> Hrašće 52 C, </w:t>
      </w:r>
      <w:proofErr w:type="spellStart"/>
      <w:r>
        <w:t>Svetičko</w:t>
      </w:r>
      <w:proofErr w:type="spellEnd"/>
      <w:r>
        <w:t xml:space="preserve"> Hrašće, OIB: 21961269491</w:t>
      </w:r>
    </w:p>
    <w:p w:rsidR="00386C33" w:rsidP="00386C33" w:rsidRDefault="00386C33" w14:paraId="47095C5D" w14:textId="77777777">
      <w:pPr>
        <w:tabs>
          <w:tab w:val="left" w:pos="709"/>
        </w:tabs>
        <w:ind w:left="708"/>
        <w:jc w:val="both"/>
      </w:pPr>
    </w:p>
    <w:p w:rsidR="00386C33" w:rsidP="00386C33" w:rsidRDefault="00386C33" w14:paraId="4D292F7B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386C33" w:rsidP="00386C33" w:rsidRDefault="00386C33" w14:paraId="400F5767" w14:textId="77777777">
      <w:pPr>
        <w:tabs>
          <w:tab w:val="left" w:pos="709"/>
        </w:tabs>
        <w:jc w:val="both"/>
      </w:pPr>
    </w:p>
    <w:p w:rsidR="00386C33" w:rsidP="00386C33" w:rsidRDefault="00386C33" w14:paraId="2798DC7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86C33" w:rsidP="00386C33" w:rsidRDefault="00386C33" w14:paraId="2E4E971A" w14:textId="77777777">
      <w:pPr>
        <w:tabs>
          <w:tab w:val="left" w:pos="709"/>
        </w:tabs>
      </w:pPr>
    </w:p>
    <w:p w:rsidR="00386C33" w:rsidP="00386C33" w:rsidRDefault="00386C33" w14:paraId="18077A1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86C33" w:rsidP="00386C33" w:rsidRDefault="00386C33" w14:paraId="71E2ABCC" w14:textId="77777777">
      <w:pPr>
        <w:tabs>
          <w:tab w:val="left" w:pos="709"/>
        </w:tabs>
      </w:pPr>
    </w:p>
    <w:p w:rsidR="00386C33" w:rsidP="00386C33" w:rsidRDefault="00386C33" w14:paraId="1FE5B83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86C33" w:rsidP="00386C33" w:rsidRDefault="00386C33" w14:paraId="4AD88FE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86C33" w:rsidP="00386C33" w:rsidRDefault="00386C33" w14:paraId="7115C27F" w14:textId="77777777">
      <w:pPr>
        <w:tabs>
          <w:tab w:val="left" w:pos="709"/>
        </w:tabs>
      </w:pPr>
    </w:p>
    <w:p w:rsidR="00942A2A" w:rsidP="003D06B2" w:rsidRDefault="00942A2A" w14:paraId="03A3A14D" w14:textId="03A3A14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86C33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86C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6C3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6C3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6C3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6C3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86C3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6C3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6C3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6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C3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C3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C3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C3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86C3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6C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6C3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636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St-2428/2019</izvorni_sadrzaj>
    <derivirana_varijabla naziv="DomainObject.Predmet.OznakaBroj_1">St-2428/2019</derivirana_varijabla>
  </DomainObject.Predmet.OznakaBroj>
  <DomainObject.Predmet.OznakaBrojOptuznogAkta>
    <izvorni_sadrzaj>04-06-19-4144</izvorni_sadrzaj>
    <derivirana_varijabla naziv="DomainObject.Predmet.OznakaBrojOptuznogAkta_1">04-06-19-4144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V.B.-LJEPOTA I ZDRAVLJE jednostavno društvo s ograničenom odgovornošću za trgovinu i usluge</izvorni_sadrzaj>
    <derivirana_varijabla naziv="DomainObject.Predmet.ProtustrankaFormated_1">  V.B.-LJEPOTA I ZDRAVLJE jednostavno društvo s ograničenom odgovornošću za trgovinu i usluge</derivirana_varijabla>
  </DomainObject.Predmet.ProtustrankaFormated>
  <DomainObject.Predmet.ProtustrankaFormatedOIB>
    <izvorni_sadrzaj>  V.B.-LJEPOTA I ZDRAVLJE jednostavno društvo s ograničenom odgovornošću za trgovinu i usluge, OIB 21961269491</izvorni_sadrzaj>
    <derivirana_varijabla naziv="DomainObject.Predmet.ProtustrankaFormatedOIB_1">  V.B.-LJEPOTA I ZDRAVLJE jednostavno društvo s ograničenom odgovornošću za trgovinu i usluge, OIB 21961269491</derivirana_varijabla>
  </DomainObject.Predmet.ProtustrankaFormatedOIB>
  <DomainObject.Predmet.ProtustrankaFormatedWithAdress>
    <izvorni_sadrzaj> V.B.-LJEPOTA I ZDRAVLJE jednostavno društvo s ograničenom odgovornošću za trgovinu i usluge, Svetičko Hrašće 52 C, 47281 Svetičko Hrašće</izvorni_sadrzaj>
    <derivirana_varijabla naziv="DomainObject.Predmet.ProtustrankaFormatedWithAdress_1"> V.B.-LJEPOTA I ZDRAVLJE jednostavno društvo s ograničenom odgovornošću za trgovinu i usluge, Svetičko Hrašće 52 C, 47281 Svetičko Hrašće</derivirana_varijabla>
  </DomainObject.Predmet.ProtustrankaFormatedWithAdress>
  <DomainObject.Predmet.ProtustrankaFormatedWithAdressOIB>
    <izvorni_sadrzaj> V.B.-LJEPOTA I ZDRAVLJE jednostavno društvo s ograničenom odgovornošću za trgovinu i usluge, OIB 21961269491, Svetičko Hrašće 52 C, 47281 Svetičko Hrašće</izvorni_sadrzaj>
    <derivirana_varijabla naziv="DomainObject.Predmet.ProtustrankaFormatedWithAdressOIB_1"> V.B.-LJEPOTA I ZDRAVLJE jednostavno društvo s ograničenom odgovornošću za trgovinu i usluge, OIB 21961269491, Svetičko Hrašće 52 C, 47281 Svetičko Hrašće</derivirana_varijabla>
  </DomainObject.Predmet.ProtustrankaFormatedWithAdressOIB>
  <DomainObject.Predmet.ProtustrankaWithAdress>
    <izvorni_sadrzaj>V.B.-LJEPOTA I ZDRAVLJE jednostavno društvo s ograničenom odgovornošću za trgovinu i usluge Svetičko Hrašće 52 C, 47281 Svetičko Hrašće</izvorni_sadrzaj>
    <derivirana_varijabla naziv="DomainObject.Predmet.ProtustrankaWithAdress_1">V.B.-LJEPOTA I ZDRAVLJE jednostavno društvo s ograničenom odgovornošću za trgovinu i usluge Svetičko Hrašće 52 C, 47281 Svetičko Hrašće</derivirana_varijabla>
  </DomainObject.Predmet.ProtustrankaWithAdress>
  <DomainObject.Predmet.ProtustrankaWithAdressOIB>
    <izvorni_sadrzaj>V.B.-LJEPOTA I ZDRAVLJE jednostavno društvo s ograničenom odgovornošću za trgovinu i usluge, OIB 21961269491, Svetičko Hrašće 52 C, 47281 Svetičko Hrašće</izvorni_sadrzaj>
    <derivirana_varijabla naziv="DomainObject.Predmet.ProtustrankaWithAdressOIB_1">V.B.-LJEPOTA I ZDRAVLJE jednostavno društvo s ograničenom odgovornošću za trgovinu i usluge, OIB 21961269491, Svetičko Hrašće 52 C, 47281 Svetičko Hrašće</derivirana_varijabla>
  </DomainObject.Predmet.ProtustrankaWithAdressOIB>
  <DomainObject.Predmet.ProtustrankaNazivFormated>
    <izvorni_sadrzaj>V.B.-LJEPOTA I ZDRAVLJE jednostavno društvo s ograničenom odgovornošću za trgovinu i usluge</izvorni_sadrzaj>
    <derivirana_varijabla naziv="DomainObject.Predmet.ProtustrankaNazivFormated_1">V.B.-LJEPOTA I ZDRAVLJE jednostavno društvo s ograničenom odgovornošću za trgovinu i usluge</derivirana_varijabla>
  </DomainObject.Predmet.ProtustrankaNazivFormated>
  <DomainObject.Predmet.ProtustrankaNazivFormatedOIB>
    <izvorni_sadrzaj>V.B.-LJEPOTA I ZDRAVLJE jednostavno društvo s ograničenom odgovornošću za trgovinu i usluge, OIB 21961269491</izvorni_sadrzaj>
    <derivirana_varijabla naziv="DomainObject.Predmet.ProtustrankaNazivFormatedOIB_1">V.B.-LJEPOTA I ZDRAVLJE jednostavno društvo s ograničenom odgovornošću za trgovinu i usluge, OIB 21961269491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V.B.-LJEPOTA I ZDRAVLJE jednostavno društvo s ograničenom odgovornošću za trgovinu i usluge</item>
    </izvorni_sadrzaj>
    <derivirana_varijabla naziv="DomainObject.Predmet.ProtuStrankaListFormated_1">
      <item>V.B.-LJEPOTA I ZDRAVLJE jednostavno društvo s ograničenom odgovornošću za trgovinu i usluge</item>
    </derivirana_varijabla>
  </DomainObject.Predmet.ProtuStrankaListFormated>
  <DomainObject.Predmet.ProtuStrankaListFormatedOIB>
    <izvorni_sadrzaj>
      <item>V.B.-LJEPOTA I ZDRAVLJE jednostavno društvo s ograničenom odgovornošću za trgovinu i usluge, OIB 21961269491</item>
    </izvorni_sadrzaj>
    <derivirana_varijabla naziv="DomainObject.Predmet.ProtuStrankaListFormatedOIB_1">
      <item>V.B.-LJEPOTA I ZDRAVLJE jednostavno društvo s ograničenom odgovornošću za trgovinu i usluge, OIB 21961269491</item>
    </derivirana_varijabla>
  </DomainObject.Predmet.ProtuStrankaListFormatedOIB>
  <DomainObject.Predmet.ProtuStrankaListFormatedWithAdress>
    <izvorni_sadrzaj>
      <item>V.B.-LJEPOTA I ZDRAVLJE jednostavno društvo s ograničenom odgovornošću za trgovinu i usluge, Svetičko Hrašće 52 C, 47281 Svetičko Hrašće</item>
    </izvorni_sadrzaj>
    <derivirana_varijabla naziv="DomainObject.Predmet.ProtuStrankaListFormatedWithAdress_1">
      <item>V.B.-LJEPOTA I ZDRAVLJE jednostavno društvo s ograničenom odgovornošću za trgovinu i usluge, Svetičko Hrašće 52 C, 47281 Svetičko Hrašće</item>
    </derivirana_varijabla>
  </DomainObject.Predmet.ProtuStrankaListFormatedWithAdress>
  <DomainObject.Predmet.ProtuStrankaListFormatedWithAdressOIB>
    <izvorni_sadrzaj>
      <item>V.B.-LJEPOTA I ZDRAVLJE jednostavno društvo s ograničenom odgovornošću za trgovinu i usluge, OIB 21961269491, Svetičko Hrašće 52 C, 47281 Svetičko Hrašće</item>
    </izvorni_sadrzaj>
    <derivirana_varijabla naziv="DomainObject.Predmet.ProtuStrankaListFormatedWithAdressOIB_1">
      <item>V.B.-LJEPOTA I ZDRAVLJE jednostavno društvo s ograničenom odgovornošću za trgovinu i usluge, OIB 21961269491, Svetičko Hrašće 52 C, 47281 Svetičko Hrašće</item>
    </derivirana_varijabla>
  </DomainObject.Predmet.ProtuStrankaListFormatedWithAdressOIB>
  <DomainObject.Predmet.ProtuStrankaListNazivFormated>
    <izvorni_sadrzaj>
      <item>V.B.-LJEPOTA I ZDRAVLJE jednostavno društvo s ograničenom odgovornošću za trgovinu i usluge</item>
    </izvorni_sadrzaj>
    <derivirana_varijabla naziv="DomainObject.Predmet.ProtuStrankaListNazivFormated_1">
      <item>V.B.-LJEPOTA I ZDRAVLJE jednostavno društvo s ograničenom odgovornošću za trgovinu i usluge</item>
    </derivirana_varijabla>
  </DomainObject.Predmet.ProtuStrankaListNazivFormated>
  <DomainObject.Predmet.ProtuStrankaListNazivFormatedOIB>
    <izvorni_sadrzaj>
      <item>V.B.-LJEPOTA I ZDRAVLJE jednostavno društvo s ograničenom odgovornošću za trgovinu i usluge, OIB 21961269491</item>
    </izvorni_sadrzaj>
    <derivirana_varijabla naziv="DomainObject.Predmet.ProtuStrankaListNazivFormatedOIB_1">
      <item>V.B.-LJEPOTA I ZDRAVLJE jednostavno društvo s ograničenom odgovornošću za trgovinu i usluge, OIB 21961269491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V.B.-LJEPOTA I ZDRAVLJE jednostavno društvo s ograničenom odgovornošću za trgovinu i usluge</izvorni_sadrzaj>
    <derivirana_varijabla naziv="DomainObject.Predmet.ProtustrankaIDrugi_1">V.B.-LJEPOTA I ZDRAVLJE jednostavno društvo s ograničenom odgovornošću za trgovinu i usluge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V.B.-LJEPOTA I ZDRAVLJE jednostavno društvo s ograničenom odgovornošću za trgovinu i usluge, OIB 21961269491, Svetičko Hrašće 52 C, 47281 Svetičko Hrašće</izvorni_sadrzaj>
    <derivirana_varijabla naziv="DomainObject.Predmet.ProtustrankaIDrugiAdressOIB_1">V.B.-LJEPOTA I ZDRAVLJE jednostavno društvo s ograničenom odgovornošću za trgovinu i usluge, OIB 21961269491, Svetičko Hrašće 52 C, 47281 Svetičko Hrašće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V.B.-LJEPOTA I ZDRAVLJE jednostavno društvo s ograničenom odgovornošću za trgovinu i usluge</item>
      <item>Financijska agencija</item>
    </izvorni_sadrzaj>
    <derivirana_varijabla naziv="DomainObject.Predmet.SudioniciListNaziv_1">
      <item>V.B.-LJEPOTA I ZDRAVLJE jednostavno društvo s ograničenom odgovornošću za trgovinu i usluge</item>
      <item>Financijska agencija</item>
    </derivirana_varijabla>
  </DomainObject.Predmet.SudioniciListNaziv>
  <DomainObject.Predmet.SudioniciListAdressOIB>
    <izvorni_sadrzaj>
      <item>V.B.-LJEPOTA I ZDRAVLJE jednostavno društvo s ograničenom odgovornošću za trgovinu i usluge, OIB 21961269491, Svetičko Hrašće 52 C,47281 Svetičko Hrašće</item>
      <item>Financijska agencija, OIB 85821130368, UL.PAVLA VITEZOVIĆA 1,47000 Karlovac</item>
    </izvorni_sadrzaj>
    <derivirana_varijabla naziv="DomainObject.Predmet.SudioniciListAdressOIB_1">
      <item>V.B.-LJEPOTA I ZDRAVLJE jednostavno društvo s ograničenom odgovornošću za trgovinu i usluge, OIB 21961269491, Svetičko Hrašće 52 C,47281 Svetičko Hrašće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21961269491</item>
      <item>, OIB 85821130368</item>
    </izvorni_sadrzaj>
    <derivirana_varijabla naziv="DomainObject.Predmet.SudioniciListNazivOIB_1">
      <item>, OIB 21961269491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884</properties:Characters>
  <properties:Lines>45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